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7E37C3">
        <w:t xml:space="preserve">Donna L. Nelson 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E37C3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</w: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7E37C3" w:rsidP="006F212C">
      <w:pPr>
        <w:tabs>
          <w:tab w:val="left" w:pos="1170"/>
        </w:tabs>
      </w:pPr>
      <w:r>
        <w:t>FROM:</w:t>
      </w:r>
      <w:r>
        <w:tab/>
      </w:r>
      <w:r w:rsidR="00735E31">
        <w:t>Lisa Carter</w:t>
      </w:r>
      <w:r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CB4AF2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C77895">
        <w:t xml:space="preserve">June </w:t>
      </w:r>
      <w:r w:rsidR="00C86D12">
        <w:t>20</w:t>
      </w:r>
      <w:r w:rsidR="00295FAF">
        <w:t>, 2013</w:t>
      </w:r>
      <w:r w:rsidR="00CB4AF2">
        <w:t xml:space="preserve"> Open Meeting Agenda Item No.</w:t>
      </w:r>
      <w:r w:rsidR="00BC6AAA">
        <w:t xml:space="preserve"> </w:t>
      </w:r>
      <w:r w:rsidR="00735E31">
        <w:t>5</w:t>
      </w:r>
    </w:p>
    <w:p w:rsidR="00295FAF" w:rsidRPr="00F8207C" w:rsidRDefault="00CB4AF2" w:rsidP="00295FAF">
      <w:pPr>
        <w:tabs>
          <w:tab w:val="left" w:pos="1170"/>
        </w:tabs>
        <w:ind w:left="1170" w:hanging="1170"/>
        <w:rPr>
          <w:i/>
        </w:rPr>
      </w:pPr>
      <w:r>
        <w:tab/>
      </w:r>
      <w:r w:rsidR="006F212C">
        <w:t xml:space="preserve">Draft Preliminary Order, </w:t>
      </w:r>
      <w:r w:rsidR="007E37C3">
        <w:t xml:space="preserve">Docket No. </w:t>
      </w:r>
      <w:r w:rsidR="00295FAF">
        <w:t>41</w:t>
      </w:r>
      <w:r w:rsidR="00EC3B5B">
        <w:t>53</w:t>
      </w:r>
      <w:r w:rsidR="00735E31">
        <w:t>8</w:t>
      </w:r>
      <w:r w:rsidR="00BC6685">
        <w:t xml:space="preserve">, SOAH Docket No. </w:t>
      </w:r>
      <w:r w:rsidR="00295FAF">
        <w:t>473-13-</w:t>
      </w:r>
      <w:r w:rsidR="00F8207C">
        <w:t>4</w:t>
      </w:r>
      <w:r w:rsidR="00EC3B5B">
        <w:t>65</w:t>
      </w:r>
      <w:r w:rsidR="00735E31">
        <w:t>4</w:t>
      </w:r>
      <w:r w:rsidR="00F8207C">
        <w:t xml:space="preserve"> - </w:t>
      </w:r>
      <w:r w:rsidR="00F8207C" w:rsidRPr="00F8207C">
        <w:rPr>
          <w:i/>
        </w:rPr>
        <w:t xml:space="preserve">Application of </w:t>
      </w:r>
      <w:r w:rsidR="00EC3B5B">
        <w:rPr>
          <w:i/>
        </w:rPr>
        <w:t>A</w:t>
      </w:r>
      <w:r w:rsidR="00735E31">
        <w:rPr>
          <w:i/>
        </w:rPr>
        <w:t>E</w:t>
      </w:r>
      <w:r w:rsidR="00EC3B5B">
        <w:rPr>
          <w:i/>
        </w:rPr>
        <w:t xml:space="preserve">P Texas </w:t>
      </w:r>
      <w:r w:rsidR="00735E31">
        <w:rPr>
          <w:i/>
        </w:rPr>
        <w:t>Central</w:t>
      </w:r>
      <w:r w:rsidR="00EC3B5B">
        <w:rPr>
          <w:i/>
        </w:rPr>
        <w:t xml:space="preserve"> Company to Adjust </w:t>
      </w:r>
      <w:r w:rsidR="001B513C">
        <w:rPr>
          <w:i/>
        </w:rPr>
        <w:t>Energy Efficiency Cost Recovery Factor</w:t>
      </w:r>
      <w:r w:rsidR="00EC3B5B">
        <w:rPr>
          <w:i/>
        </w:rPr>
        <w:t xml:space="preserve"> and Related Relief</w:t>
      </w:r>
      <w:r w:rsidR="001B513C">
        <w:rPr>
          <w:i/>
        </w:rPr>
        <w:t xml:space="preserve">. </w:t>
      </w:r>
    </w:p>
    <w:p w:rsidR="00F8207C" w:rsidRDefault="00F8207C" w:rsidP="00295FAF">
      <w:pPr>
        <w:tabs>
          <w:tab w:val="left" w:pos="1170"/>
        </w:tabs>
        <w:ind w:left="1170" w:hanging="1170"/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1B513C">
        <w:t>June 13,</w:t>
      </w:r>
      <w:r w:rsidR="00295FAF">
        <w:t xml:space="preserve"> 2013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144E37" w:rsidP="006F212C">
      <w:pPr>
        <w:tabs>
          <w:tab w:val="left" w:pos="1170"/>
        </w:tabs>
        <w:jc w:val="both"/>
      </w:pPr>
      <w:r>
        <w:t>Please find enclosed the</w:t>
      </w:r>
      <w:r w:rsidR="00D85133">
        <w:t xml:space="preserve"> </w:t>
      </w:r>
      <w:r w:rsidR="006F212C">
        <w:t>draft prelim</w:t>
      </w:r>
      <w:r w:rsidR="00962F84">
        <w:t>inary order filed by</w:t>
      </w:r>
      <w:r w:rsidR="006F212C">
        <w:t xml:space="preserve"> </w:t>
      </w:r>
      <w:r w:rsidR="00205489">
        <w:t>Commission Advising</w:t>
      </w:r>
      <w:r w:rsidR="006F212C">
        <w:t xml:space="preserve"> in the above-referenced docket.  The Commission will consider this draft</w:t>
      </w:r>
      <w:r w:rsidR="00670694">
        <w:t xml:space="preserve"> </w:t>
      </w:r>
      <w:r w:rsidR="006F212C">
        <w:t>preliminary order at</w:t>
      </w:r>
      <w:r w:rsidR="00D85133">
        <w:t xml:space="preserve"> </w:t>
      </w:r>
      <w:r w:rsidR="006F212C">
        <w:t xml:space="preserve">the </w:t>
      </w:r>
      <w:r w:rsidR="00F8207C">
        <w:t xml:space="preserve">June </w:t>
      </w:r>
      <w:r w:rsidR="001B513C">
        <w:t>20</w:t>
      </w:r>
      <w:r w:rsidR="00CB4AF2">
        <w:t>, 201</w:t>
      </w:r>
      <w:r w:rsidR="00295FAF">
        <w:t>3</w:t>
      </w:r>
      <w:r w:rsidR="006F212C"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F8207C">
        <w:t xml:space="preserve">June </w:t>
      </w:r>
      <w:r w:rsidR="001B513C">
        <w:t>20</w:t>
      </w:r>
      <w:r w:rsidR="00295FAF">
        <w:t>, 2013</w:t>
      </w:r>
      <w:r w:rsidR="00CB4AF2">
        <w:t xml:space="preserve">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>
      <w:bookmarkStart w:id="0" w:name="_GoBack"/>
      <w:bookmarkEnd w:id="0"/>
    </w:p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735E31">
        <w:rPr>
          <w:noProof/>
          <w:sz w:val="16"/>
          <w:szCs w:val="16"/>
        </w:rPr>
        <w:t>Q:\CADM\ORDERS\PRELIM\41000\41538 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C3" w:rsidRDefault="007E37C3">
      <w:r>
        <w:separator/>
      </w:r>
    </w:p>
  </w:endnote>
  <w:endnote w:type="continuationSeparator" w:id="0">
    <w:p w:rsidR="007E37C3" w:rsidRDefault="007E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432627143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C3" w:rsidRDefault="007E37C3">
      <w:r>
        <w:separator/>
      </w:r>
    </w:p>
  </w:footnote>
  <w:footnote w:type="continuationSeparator" w:id="0">
    <w:p w:rsidR="007E37C3" w:rsidRDefault="007E3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4.25pt" o:ole="">
          <v:imagedata r:id="rId1" o:title=""/>
        </v:shape>
        <o:OLEObject Type="Embed" ProgID="CPaint4" ShapeID="_x0000_i1025" DrawAspect="Content" ObjectID="_1432627142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7E37C3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7E37C3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Pr="00582950" w:rsidRDefault="00864D2B" w:rsidP="00582950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rFonts w:ascii="Palatino (PCL6)" w:hAnsi="Palatino (PCL6)"/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295FAF" w:rsidRDefault="00295FAF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rFonts w:ascii="Palatino (PCL6)" w:hAnsi="Palatino (PCL6)"/>
        <w:b/>
        <w:spacing w:val="10"/>
        <w:sz w:val="16"/>
      </w:rPr>
    </w:pPr>
  </w:p>
  <w:p w:rsidR="00295FAF" w:rsidRDefault="00295FAF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C3"/>
    <w:rsid w:val="00023FAE"/>
    <w:rsid w:val="000A27B9"/>
    <w:rsid w:val="000D2AE1"/>
    <w:rsid w:val="000F1AD7"/>
    <w:rsid w:val="000F29F4"/>
    <w:rsid w:val="00144E37"/>
    <w:rsid w:val="001B513C"/>
    <w:rsid w:val="00205489"/>
    <w:rsid w:val="00243281"/>
    <w:rsid w:val="00286DF5"/>
    <w:rsid w:val="00295FAF"/>
    <w:rsid w:val="002E32B2"/>
    <w:rsid w:val="002F04DC"/>
    <w:rsid w:val="002F27E7"/>
    <w:rsid w:val="003B589E"/>
    <w:rsid w:val="003F3434"/>
    <w:rsid w:val="00434585"/>
    <w:rsid w:val="00454C51"/>
    <w:rsid w:val="00455E85"/>
    <w:rsid w:val="0047037C"/>
    <w:rsid w:val="00495B7C"/>
    <w:rsid w:val="004B3B47"/>
    <w:rsid w:val="00534C30"/>
    <w:rsid w:val="005704E3"/>
    <w:rsid w:val="005744E3"/>
    <w:rsid w:val="00582950"/>
    <w:rsid w:val="005E0B0B"/>
    <w:rsid w:val="00670694"/>
    <w:rsid w:val="0069774E"/>
    <w:rsid w:val="006A4015"/>
    <w:rsid w:val="006A468C"/>
    <w:rsid w:val="006D75AF"/>
    <w:rsid w:val="006F212C"/>
    <w:rsid w:val="00712B1B"/>
    <w:rsid w:val="007210DC"/>
    <w:rsid w:val="00735E31"/>
    <w:rsid w:val="00747371"/>
    <w:rsid w:val="00760488"/>
    <w:rsid w:val="00791A15"/>
    <w:rsid w:val="007A6032"/>
    <w:rsid w:val="007B76AE"/>
    <w:rsid w:val="007E37C3"/>
    <w:rsid w:val="00864D2B"/>
    <w:rsid w:val="00962F84"/>
    <w:rsid w:val="00984985"/>
    <w:rsid w:val="009F205E"/>
    <w:rsid w:val="00A16898"/>
    <w:rsid w:val="00A47B65"/>
    <w:rsid w:val="00A57E2E"/>
    <w:rsid w:val="00A64122"/>
    <w:rsid w:val="00AA13BF"/>
    <w:rsid w:val="00AF34AB"/>
    <w:rsid w:val="00B44BA5"/>
    <w:rsid w:val="00B46C13"/>
    <w:rsid w:val="00B6305D"/>
    <w:rsid w:val="00BC6685"/>
    <w:rsid w:val="00BC6AAA"/>
    <w:rsid w:val="00BE4713"/>
    <w:rsid w:val="00C114AE"/>
    <w:rsid w:val="00C77895"/>
    <w:rsid w:val="00C86D12"/>
    <w:rsid w:val="00CB4AF2"/>
    <w:rsid w:val="00CD5480"/>
    <w:rsid w:val="00CF71CE"/>
    <w:rsid w:val="00D008B6"/>
    <w:rsid w:val="00D1426D"/>
    <w:rsid w:val="00D171F4"/>
    <w:rsid w:val="00D5412E"/>
    <w:rsid w:val="00D85133"/>
    <w:rsid w:val="00E3616E"/>
    <w:rsid w:val="00E663D2"/>
    <w:rsid w:val="00EC3B5B"/>
    <w:rsid w:val="00EC4C23"/>
    <w:rsid w:val="00F20412"/>
    <w:rsid w:val="00F57278"/>
    <w:rsid w:val="00F6193A"/>
    <w:rsid w:val="00F8207C"/>
    <w:rsid w:val="00FA369B"/>
    <w:rsid w:val="00FA47DD"/>
    <w:rsid w:val="00FB6DBF"/>
    <w:rsid w:val="00FD333F"/>
    <w:rsid w:val="00FE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hapeDefaults>
    <o:shapedefaults v:ext="edit" spidmax="47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2</TotalTime>
  <Pages>1</Pages>
  <Words>138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wsadm</dc:creator>
  <cp:lastModifiedBy>Carter, Lisa</cp:lastModifiedBy>
  <cp:revision>3</cp:revision>
  <cp:lastPrinted>2012-03-21T18:48:00Z</cp:lastPrinted>
  <dcterms:created xsi:type="dcterms:W3CDTF">2013-06-13T16:11:00Z</dcterms:created>
  <dcterms:modified xsi:type="dcterms:W3CDTF">2013-06-13T16:13:00Z</dcterms:modified>
</cp:coreProperties>
</file>